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8485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CRAL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F6EB497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512C944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C00952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3283E6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22FB0B2A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13E8006F" w14:textId="77777777" w:rsidR="00D32C3C" w:rsidRDefault="00D32C3C" w:rsidP="00D32C3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6656250" w14:textId="77777777" w:rsidR="00D32C3C" w:rsidRDefault="00D32C3C" w:rsidP="00D32C3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3A79758C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09F5792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EF6277" w14:textId="77777777" w:rsidR="00D32C3C" w:rsidRDefault="00D32C3C" w:rsidP="00D32C3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November 2022</w:t>
      </w:r>
    </w:p>
    <w:p w14:paraId="5D2DBC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220D" w14:textId="77777777" w:rsidR="00D32C3C" w:rsidRDefault="00D32C3C" w:rsidP="009139A6">
      <w:r>
        <w:separator/>
      </w:r>
    </w:p>
  </w:endnote>
  <w:endnote w:type="continuationSeparator" w:id="0">
    <w:p w14:paraId="1F0CBBCE" w14:textId="77777777" w:rsidR="00D32C3C" w:rsidRDefault="00D32C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17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05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D0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15737" w14:textId="77777777" w:rsidR="00D32C3C" w:rsidRDefault="00D32C3C" w:rsidP="009139A6">
      <w:r>
        <w:separator/>
      </w:r>
    </w:p>
  </w:footnote>
  <w:footnote w:type="continuationSeparator" w:id="0">
    <w:p w14:paraId="4863FA3A" w14:textId="77777777" w:rsidR="00D32C3C" w:rsidRDefault="00D32C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412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47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71C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C3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2C3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37D21"/>
  <w15:chartTrackingRefBased/>
  <w15:docId w15:val="{90E003B7-528B-47F0-8163-874DB6D0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2022-11-30T20:40:00Z</dcterms:created>
  <dcterms:modified xsi:type="dcterms:W3CDTF">2022-11-30T20:40:00Z</dcterms:modified>
</cp:coreProperties>
</file>